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F3" w:rsidRDefault="001D52F3" w:rsidP="00761664"/>
    <w:p w:rsidR="001D52F3" w:rsidRDefault="001D52F3" w:rsidP="00761664"/>
    <w:p w:rsidR="001D52F3" w:rsidRPr="00761664" w:rsidRDefault="001D52F3" w:rsidP="00761664"/>
    <w:p w:rsidR="00761664" w:rsidRPr="00761664" w:rsidRDefault="00DC1D3A" w:rsidP="00761664">
      <w:r w:rsidRPr="002B56E6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-482600</wp:posOffset>
                </wp:positionV>
                <wp:extent cx="673735" cy="69342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1664" w:rsidRDefault="00DC1D3A" w:rsidP="007616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8950" cy="605790"/>
                                  <wp:effectExtent l="0" t="0" r="0" b="0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8950" cy="605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61664" w:rsidRDefault="00761664" w:rsidP="007616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1.15pt;margin-top:-38pt;width:53.05pt;height:5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" filled="f" stroked="f">
                <v:textbox>
                  <w:txbxContent>
                    <w:p w:rsidR="00761664" w:rsidRDefault="00DC1D3A" w:rsidP="0076166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8950" cy="605790"/>
                            <wp:effectExtent l="0" t="0" r="0" b="0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8950" cy="605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61664" w:rsidRDefault="00761664" w:rsidP="00761664"/>
                  </w:txbxContent>
                </v:textbox>
              </v:shape>
            </w:pict>
          </mc:Fallback>
        </mc:AlternateContent>
      </w:r>
    </w:p>
    <w:p w:rsidR="00761664" w:rsidRPr="00761664" w:rsidRDefault="00761664" w:rsidP="00761664">
      <w:pPr>
        <w:spacing w:line="233" w:lineRule="auto"/>
        <w:jc w:val="center"/>
        <w:rPr>
          <w:sz w:val="28"/>
        </w:rPr>
      </w:pPr>
      <w:r w:rsidRPr="00761664">
        <w:rPr>
          <w:sz w:val="28"/>
        </w:rPr>
        <w:t>Свердловская область</w:t>
      </w:r>
    </w:p>
    <w:p w:rsidR="00761664" w:rsidRPr="00761664" w:rsidRDefault="00761664" w:rsidP="00761664">
      <w:pPr>
        <w:spacing w:line="233" w:lineRule="auto"/>
        <w:jc w:val="center"/>
        <w:rPr>
          <w:sz w:val="28"/>
        </w:rPr>
      </w:pPr>
      <w:r w:rsidRPr="00761664">
        <w:rPr>
          <w:sz w:val="28"/>
        </w:rPr>
        <w:t>г. Каменск-Уральский</w:t>
      </w:r>
    </w:p>
    <w:p w:rsidR="00761664" w:rsidRPr="00761664" w:rsidRDefault="00761664" w:rsidP="00761664">
      <w:pPr>
        <w:spacing w:line="233" w:lineRule="auto"/>
        <w:jc w:val="center"/>
        <w:rPr>
          <w:b/>
          <w:sz w:val="28"/>
        </w:rPr>
      </w:pPr>
      <w:r w:rsidRPr="00761664">
        <w:rPr>
          <w:b/>
          <w:sz w:val="28"/>
        </w:rPr>
        <w:t>Орган местного самоуправления</w:t>
      </w:r>
    </w:p>
    <w:p w:rsidR="00761664" w:rsidRPr="00761664" w:rsidRDefault="00761664" w:rsidP="00761664">
      <w:pPr>
        <w:spacing w:line="233" w:lineRule="auto"/>
        <w:jc w:val="center"/>
        <w:rPr>
          <w:b/>
          <w:sz w:val="28"/>
        </w:rPr>
      </w:pPr>
      <w:r w:rsidRPr="00761664">
        <w:rPr>
          <w:b/>
          <w:sz w:val="28"/>
        </w:rPr>
        <w:t>«Комитет по управлению имуществом города Каменска-Уральского»</w:t>
      </w:r>
    </w:p>
    <w:p w:rsidR="00761664" w:rsidRPr="00761664" w:rsidRDefault="00761664" w:rsidP="00761664">
      <w:pPr>
        <w:spacing w:before="40" w:line="233" w:lineRule="auto"/>
        <w:jc w:val="center"/>
        <w:rPr>
          <w:b/>
          <w:spacing w:val="50"/>
          <w:sz w:val="32"/>
        </w:rPr>
      </w:pPr>
      <w:r w:rsidRPr="00761664">
        <w:rPr>
          <w:b/>
          <w:spacing w:val="50"/>
          <w:sz w:val="32"/>
        </w:rPr>
        <w:t>ПРИКАЗ</w:t>
      </w:r>
    </w:p>
    <w:p w:rsidR="00E918C0" w:rsidRPr="00DC1D3A" w:rsidRDefault="00DC1D3A" w:rsidP="00E918C0">
      <w:pPr>
        <w:spacing w:before="400"/>
        <w:rPr>
          <w:sz w:val="28"/>
          <w:szCs w:val="28"/>
          <w:lang w:val="en-US"/>
        </w:rPr>
      </w:pPr>
      <w:r w:rsidRPr="002B56E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A90C5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2CTshR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E918C0" w:rsidRPr="00E918C0">
        <w:rPr>
          <w:sz w:val="28"/>
          <w:szCs w:val="28"/>
        </w:rPr>
        <w:t xml:space="preserve"> </w:t>
      </w:r>
      <w:r w:rsidR="00E918C0" w:rsidRPr="008D165C"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___________</w:t>
      </w:r>
      <w:r w:rsidR="00E918C0">
        <w:rPr>
          <w:sz w:val="28"/>
          <w:szCs w:val="28"/>
        </w:rPr>
        <w:t xml:space="preserve"> </w:t>
      </w:r>
      <w:r w:rsidR="00E918C0" w:rsidRPr="008D165C"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______</w:t>
      </w:r>
    </w:p>
    <w:p w:rsidR="00761664" w:rsidRPr="00761664" w:rsidRDefault="00761664" w:rsidP="00B61CA8">
      <w:pPr>
        <w:pStyle w:val="7"/>
        <w:tabs>
          <w:tab w:val="left" w:pos="-180"/>
        </w:tabs>
        <w:spacing w:before="0" w:after="0"/>
        <w:ind w:right="-55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4D4EB3" w:rsidRDefault="00794AC1" w:rsidP="00B61CA8">
      <w:pPr>
        <w:jc w:val="center"/>
        <w:rPr>
          <w:b/>
          <w:i/>
          <w:sz w:val="28"/>
          <w:szCs w:val="28"/>
        </w:rPr>
      </w:pPr>
      <w:r w:rsidRPr="00794AC1">
        <w:rPr>
          <w:b/>
          <w:i/>
          <w:sz w:val="28"/>
          <w:szCs w:val="28"/>
        </w:rPr>
        <w:t xml:space="preserve">Об утверждении нормативных затрат на обеспечение функций </w:t>
      </w:r>
    </w:p>
    <w:p w:rsidR="004D4EB3" w:rsidRDefault="00794AC1" w:rsidP="00B61CA8">
      <w:pPr>
        <w:jc w:val="center"/>
        <w:rPr>
          <w:b/>
          <w:i/>
          <w:sz w:val="28"/>
          <w:szCs w:val="28"/>
        </w:rPr>
      </w:pPr>
      <w:r w:rsidRPr="00794AC1">
        <w:rPr>
          <w:b/>
          <w:i/>
          <w:sz w:val="28"/>
          <w:szCs w:val="28"/>
        </w:rPr>
        <w:t>органа местного самоуправления «Комитет по управлению имущест</w:t>
      </w:r>
      <w:r w:rsidR="004D4EB3">
        <w:rPr>
          <w:b/>
          <w:i/>
          <w:sz w:val="28"/>
          <w:szCs w:val="28"/>
        </w:rPr>
        <w:t xml:space="preserve">вом </w:t>
      </w:r>
    </w:p>
    <w:p w:rsidR="00761664" w:rsidRPr="00772199" w:rsidRDefault="004D4EB3" w:rsidP="00B61CA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города Каменска-Уральского»</w:t>
      </w:r>
    </w:p>
    <w:p w:rsidR="00761664" w:rsidRDefault="00761664" w:rsidP="00B61CA8">
      <w:pPr>
        <w:pStyle w:val="a4"/>
        <w:spacing w:after="0"/>
        <w:jc w:val="center"/>
        <w:rPr>
          <w:sz w:val="28"/>
          <w:szCs w:val="28"/>
        </w:rPr>
      </w:pPr>
    </w:p>
    <w:p w:rsidR="00FE3785" w:rsidRPr="00FE3785" w:rsidRDefault="006C67B7" w:rsidP="00FE3785">
      <w:pPr>
        <w:pStyle w:val="3"/>
        <w:tabs>
          <w:tab w:val="clear" w:pos="6379"/>
        </w:tabs>
        <w:ind w:firstLine="851"/>
        <w:rPr>
          <w:szCs w:val="28"/>
        </w:rPr>
      </w:pPr>
      <w:r>
        <w:t xml:space="preserve">Во исполнение требований части 5 статьи 19 Федерального закона от </w:t>
      </w:r>
      <w:r w:rsidR="00137A50">
        <w:t xml:space="preserve">             </w:t>
      </w:r>
      <w:r>
        <w:t>05</w:t>
      </w:r>
      <w:r w:rsidR="00137A50">
        <w:t xml:space="preserve"> апреля </w:t>
      </w:r>
      <w:r>
        <w:t xml:space="preserve">2013 года № 44-ФЗ «О контрактной системе </w:t>
      </w:r>
      <w:r w:rsidR="001B392E">
        <w:t>в сфере закупок товаров, работ,</w:t>
      </w:r>
      <w:r>
        <w:t xml:space="preserve"> услуг для государственных и муниципальных нужд», в соответствии с </w:t>
      </w:r>
      <w:r w:rsidR="00624C56">
        <w:t xml:space="preserve">постановлением Администрации города Каменска-Уральского от 30.12.2015 </w:t>
      </w:r>
      <w:r w:rsidR="00AE5E03">
        <w:t xml:space="preserve">                </w:t>
      </w:r>
      <w:r w:rsidR="00624C56">
        <w:t>№ 1926 «Об утверждении Требований к порядку разработки, принятия, содержанию и обеспечению исполнения правовых актов о нормировании в сфере</w:t>
      </w:r>
      <w:r w:rsidR="00794AC1">
        <w:t xml:space="preserve"> </w:t>
      </w:r>
      <w:r w:rsidR="00624C56">
        <w:t>закупок для обеспечения муниципальных нужд»</w:t>
      </w:r>
      <w:r w:rsidR="00624C56" w:rsidRPr="00CD7892">
        <w:t>,</w:t>
      </w:r>
      <w:r w:rsidR="00624C56">
        <w:t xml:space="preserve"> </w:t>
      </w:r>
      <w:r>
        <w:t>постановлением Администрации города Каменска-Уральского от 31.03.2016 № 422 «Об утверждении Правил 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</w:t>
      </w:r>
      <w:r w:rsidR="00794AC1">
        <w:t xml:space="preserve"> </w:t>
      </w:r>
      <w:r>
        <w:t>города Каменска-Уральского</w:t>
      </w:r>
      <w:r w:rsidR="00FE3785">
        <w:t xml:space="preserve"> и подведомственных им казенных учреждений»</w:t>
      </w:r>
      <w:r w:rsidR="00FE3785" w:rsidRPr="00CD7892">
        <w:t>,</w:t>
      </w:r>
      <w:r w:rsidR="00FE3785">
        <w:t xml:space="preserve"> </w:t>
      </w:r>
      <w:r w:rsidR="00FE3785" w:rsidRPr="00FE3785">
        <w:rPr>
          <w:szCs w:val="28"/>
        </w:rPr>
        <w:t>а также в целях повышения эффективности бюджетных расходов и организации п</w:t>
      </w:r>
      <w:r w:rsidR="00FE3785">
        <w:rPr>
          <w:szCs w:val="28"/>
        </w:rPr>
        <w:t xml:space="preserve">роцесса бюджетного планирования, орган местного самоуправления «Комитет по управлению имуществом города Каменска-Уральского» </w:t>
      </w:r>
    </w:p>
    <w:p w:rsidR="00761664" w:rsidRDefault="00761664" w:rsidP="00FE3785">
      <w:pPr>
        <w:pStyle w:val="3"/>
        <w:tabs>
          <w:tab w:val="clear" w:pos="6379"/>
        </w:tabs>
        <w:rPr>
          <w:b/>
        </w:rPr>
      </w:pPr>
      <w:r w:rsidRPr="00761664">
        <w:rPr>
          <w:b/>
        </w:rPr>
        <w:t>ПРИКАЗЫВА</w:t>
      </w:r>
      <w:r w:rsidR="00122192">
        <w:rPr>
          <w:b/>
        </w:rPr>
        <w:t>ЕТ</w:t>
      </w:r>
      <w:r w:rsidRPr="00761664">
        <w:rPr>
          <w:b/>
        </w:rPr>
        <w:t>:</w:t>
      </w:r>
    </w:p>
    <w:p w:rsidR="00A95AA2" w:rsidRPr="00761664" w:rsidRDefault="00A95AA2" w:rsidP="00EE082B">
      <w:pPr>
        <w:pStyle w:val="3"/>
        <w:tabs>
          <w:tab w:val="clear" w:pos="6379"/>
        </w:tabs>
        <w:ind w:firstLine="709"/>
        <w:rPr>
          <w:b/>
        </w:rPr>
      </w:pPr>
    </w:p>
    <w:p w:rsidR="005235A4" w:rsidRDefault="004D4EB3" w:rsidP="00C30495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  <w:rPr>
          <w:rStyle w:val="5"/>
          <w:color w:val="000000"/>
        </w:rPr>
      </w:pPr>
      <w:r>
        <w:rPr>
          <w:rStyle w:val="5"/>
          <w:color w:val="000000"/>
          <w:lang w:val="ru-RU"/>
        </w:rPr>
        <w:t>1</w:t>
      </w:r>
      <w:r w:rsidR="005235A4">
        <w:rPr>
          <w:rStyle w:val="5"/>
          <w:color w:val="000000"/>
        </w:rPr>
        <w:t xml:space="preserve">. </w:t>
      </w:r>
      <w:r w:rsidR="00AE5E03">
        <w:rPr>
          <w:rStyle w:val="5"/>
          <w:color w:val="000000"/>
          <w:lang w:val="ru-RU"/>
        </w:rPr>
        <w:t>Утвердить</w:t>
      </w:r>
      <w:r w:rsidR="007757A1">
        <w:t>:</w:t>
      </w:r>
    </w:p>
    <w:p w:rsidR="009E6E84" w:rsidRDefault="007757A1" w:rsidP="00C30495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  <w:rPr>
          <w:rStyle w:val="5"/>
          <w:color w:val="000000"/>
        </w:rPr>
      </w:pPr>
      <w:r>
        <w:rPr>
          <w:rStyle w:val="5"/>
          <w:color w:val="000000"/>
        </w:rPr>
        <w:t>1)</w:t>
      </w:r>
      <w:r w:rsidR="00C30495">
        <w:rPr>
          <w:rStyle w:val="5"/>
          <w:color w:val="000000"/>
        </w:rPr>
        <w:t xml:space="preserve"> </w:t>
      </w:r>
      <w:r>
        <w:rPr>
          <w:rStyle w:val="5"/>
          <w:color w:val="000000"/>
        </w:rPr>
        <w:t>П</w:t>
      </w:r>
      <w:r w:rsidR="009E6E84">
        <w:rPr>
          <w:rStyle w:val="5"/>
          <w:color w:val="000000"/>
        </w:rPr>
        <w:t xml:space="preserve">равила определения нормативных затрат на обеспечение функций </w:t>
      </w:r>
      <w:r w:rsidR="001D47B7">
        <w:rPr>
          <w:rStyle w:val="5"/>
          <w:color w:val="000000"/>
        </w:rPr>
        <w:t>о</w:t>
      </w:r>
      <w:r w:rsidR="009E6E84">
        <w:rPr>
          <w:rStyle w:val="5"/>
          <w:color w:val="000000"/>
        </w:rPr>
        <w:t>ргана местного самоуправления «Комитет по управлению имуществ</w:t>
      </w:r>
      <w:r w:rsidR="00EC73AA">
        <w:rPr>
          <w:rStyle w:val="5"/>
          <w:color w:val="000000"/>
        </w:rPr>
        <w:t>ом</w:t>
      </w:r>
      <w:r w:rsidR="009E6E84">
        <w:rPr>
          <w:rStyle w:val="5"/>
          <w:color w:val="000000"/>
        </w:rPr>
        <w:t xml:space="preserve"> города Каменска-Уральского»</w:t>
      </w:r>
      <w:r>
        <w:rPr>
          <w:rStyle w:val="5"/>
          <w:color w:val="000000"/>
        </w:rPr>
        <w:t xml:space="preserve">, согласно </w:t>
      </w:r>
      <w:r w:rsidR="002A1C9E">
        <w:rPr>
          <w:rStyle w:val="5"/>
          <w:color w:val="000000"/>
        </w:rPr>
        <w:t>приложени</w:t>
      </w:r>
      <w:r w:rsidR="002B48F9">
        <w:rPr>
          <w:rStyle w:val="5"/>
          <w:color w:val="000000"/>
          <w:lang w:val="ru-RU"/>
        </w:rPr>
        <w:t>ю</w:t>
      </w:r>
      <w:r w:rsidR="002A1C9E">
        <w:rPr>
          <w:rStyle w:val="5"/>
          <w:color w:val="000000"/>
        </w:rPr>
        <w:t xml:space="preserve"> № 1 к настоящему приказу. </w:t>
      </w:r>
    </w:p>
    <w:p w:rsidR="00FA628F" w:rsidRDefault="007757A1" w:rsidP="00C30495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  <w:rPr>
          <w:lang w:val="ru-RU"/>
        </w:rPr>
      </w:pPr>
      <w:r>
        <w:rPr>
          <w:rStyle w:val="5"/>
          <w:color w:val="000000"/>
        </w:rPr>
        <w:t>2)</w:t>
      </w:r>
      <w:r w:rsidR="002A1C9E">
        <w:rPr>
          <w:rStyle w:val="5"/>
          <w:color w:val="000000"/>
        </w:rPr>
        <w:t xml:space="preserve"> </w:t>
      </w:r>
      <w:r>
        <w:rPr>
          <w:rStyle w:val="5"/>
          <w:color w:val="000000"/>
        </w:rPr>
        <w:t>Н</w:t>
      </w:r>
      <w:r w:rsidR="00FA628F">
        <w:rPr>
          <w:rStyle w:val="5"/>
          <w:color w:val="000000"/>
        </w:rPr>
        <w:t xml:space="preserve">ормативные затраты </w:t>
      </w:r>
      <w:r w:rsidR="00FA628F" w:rsidRPr="00FA628F">
        <w:t>на обеспечение функций</w:t>
      </w:r>
      <w:r w:rsidR="00FA628F">
        <w:t xml:space="preserve"> органа местного самоуправления «Комитет по управлению имуществ</w:t>
      </w:r>
      <w:r w:rsidR="00485980">
        <w:t xml:space="preserve">ом города Каменска-Уральского» </w:t>
      </w:r>
      <w:r w:rsidR="00FA628F" w:rsidRPr="00FA628F">
        <w:t>в соответствии с формулами расчета и порядком их применения</w:t>
      </w:r>
      <w:r>
        <w:t xml:space="preserve">, </w:t>
      </w:r>
      <w:r w:rsidR="00FA628F">
        <w:t>с</w:t>
      </w:r>
      <w:r>
        <w:t>огласно</w:t>
      </w:r>
      <w:r w:rsidR="00FA628F">
        <w:t xml:space="preserve"> приложени</w:t>
      </w:r>
      <w:r w:rsidR="002B48F9">
        <w:rPr>
          <w:lang w:val="ru-RU"/>
        </w:rPr>
        <w:t>ю</w:t>
      </w:r>
      <w:r w:rsidR="00FA628F">
        <w:t xml:space="preserve"> №2 к </w:t>
      </w:r>
      <w:r>
        <w:t xml:space="preserve">настоящему </w:t>
      </w:r>
      <w:r w:rsidR="00FA628F">
        <w:t>прик</w:t>
      </w:r>
      <w:r w:rsidR="000C5D67">
        <w:t>азу.</w:t>
      </w:r>
    </w:p>
    <w:p w:rsidR="004D4EB3" w:rsidRPr="004D4EB3" w:rsidRDefault="002B48F9" w:rsidP="00C30495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  <w:rPr>
          <w:lang w:val="ru-RU"/>
        </w:rPr>
      </w:pPr>
      <w:r>
        <w:rPr>
          <w:lang w:val="ru-RU"/>
        </w:rPr>
        <w:t>2</w:t>
      </w:r>
      <w:r w:rsidR="004D4EB3">
        <w:rPr>
          <w:lang w:val="ru-RU"/>
        </w:rPr>
        <w:t xml:space="preserve">. </w:t>
      </w:r>
      <w:r w:rsidR="004D4EB3">
        <w:rPr>
          <w:rStyle w:val="5"/>
          <w:color w:val="000000"/>
          <w:lang w:val="ru-RU"/>
        </w:rPr>
        <w:t xml:space="preserve">Признать приказ </w:t>
      </w:r>
      <w:r w:rsidR="004D4EB3" w:rsidRPr="0089651D">
        <w:t>органа местного самоуправления «Комитет по управлению имущество</w:t>
      </w:r>
      <w:r w:rsidR="004D4EB3">
        <w:t>м города Каменска-Уральского»</w:t>
      </w:r>
      <w:r w:rsidR="00EE7040">
        <w:rPr>
          <w:lang w:val="ru-RU"/>
        </w:rPr>
        <w:t xml:space="preserve"> </w:t>
      </w:r>
      <w:r w:rsidR="004D4EB3" w:rsidRPr="0089651D">
        <w:t>«Об утверждении нормативных затрат на обеспечение функций органа местного самоуправления «Комитет по управлению имуществом города Каменска-Уральского» и подведомственных ему казенных учреждений»</w:t>
      </w:r>
      <w:r w:rsidR="004D4EB3">
        <w:rPr>
          <w:lang w:val="ru-RU"/>
        </w:rPr>
        <w:t xml:space="preserve"> </w:t>
      </w:r>
      <w:r w:rsidR="00EE7040" w:rsidRPr="0089651D">
        <w:t xml:space="preserve">от </w:t>
      </w:r>
      <w:r w:rsidR="00D51288">
        <w:rPr>
          <w:lang w:val="ru-RU"/>
        </w:rPr>
        <w:t>01</w:t>
      </w:r>
      <w:r w:rsidR="00EE7040" w:rsidRPr="0089651D">
        <w:t>.</w:t>
      </w:r>
      <w:r w:rsidR="00EE7040">
        <w:rPr>
          <w:lang w:val="ru-RU"/>
        </w:rPr>
        <w:t>0</w:t>
      </w:r>
      <w:r w:rsidR="00D51288">
        <w:rPr>
          <w:lang w:val="ru-RU"/>
        </w:rPr>
        <w:t>8</w:t>
      </w:r>
      <w:r w:rsidR="00EE7040" w:rsidRPr="0089651D">
        <w:t>.201</w:t>
      </w:r>
      <w:r w:rsidR="00D51288">
        <w:rPr>
          <w:lang w:val="ru-RU"/>
        </w:rPr>
        <w:t>7</w:t>
      </w:r>
      <w:r w:rsidR="00EE7040">
        <w:rPr>
          <w:lang w:val="ru-RU"/>
        </w:rPr>
        <w:t xml:space="preserve"> № </w:t>
      </w:r>
      <w:r w:rsidR="00D51288">
        <w:rPr>
          <w:lang w:val="ru-RU"/>
        </w:rPr>
        <w:t>59</w:t>
      </w:r>
      <w:r w:rsidR="00EE7040">
        <w:rPr>
          <w:lang w:val="ru-RU"/>
        </w:rPr>
        <w:t xml:space="preserve">1 </w:t>
      </w:r>
      <w:r w:rsidR="004D4EB3">
        <w:rPr>
          <w:lang w:val="ru-RU"/>
        </w:rPr>
        <w:t>утратившим силу.</w:t>
      </w:r>
    </w:p>
    <w:p w:rsidR="00C77F66" w:rsidRDefault="0089651D" w:rsidP="004D2712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</w:pPr>
      <w:r>
        <w:rPr>
          <w:lang w:val="ru-RU"/>
        </w:rPr>
        <w:lastRenderedPageBreak/>
        <w:t>3</w:t>
      </w:r>
      <w:r w:rsidR="004D2712">
        <w:t>. Финансово-экономическому отделу органа местного самоуправления «Комитет по управлению имуществом города Каменска-Уральского»</w:t>
      </w:r>
      <w:r w:rsidR="007757A1">
        <w:t xml:space="preserve"> (Овсянниковой Т.В.)</w:t>
      </w:r>
      <w:r w:rsidR="004D2712">
        <w:t xml:space="preserve"> применять положения настоящего приказа при </w:t>
      </w:r>
      <w:r w:rsidR="00690CF8">
        <w:t>обосновани</w:t>
      </w:r>
      <w:r w:rsidR="00624C56">
        <w:t>и</w:t>
      </w:r>
      <w:r w:rsidR="00690CF8">
        <w:t xml:space="preserve"> предмет</w:t>
      </w:r>
      <w:r w:rsidR="00624C56">
        <w:t>ов</w:t>
      </w:r>
      <w:r w:rsidR="00690CF8">
        <w:t xml:space="preserve"> закуп</w:t>
      </w:r>
      <w:r w:rsidR="00624C56">
        <w:t>ок</w:t>
      </w:r>
      <w:r w:rsidR="009A50BC">
        <w:t xml:space="preserve">, начиная с 01 </w:t>
      </w:r>
      <w:r w:rsidR="00DB208A">
        <w:rPr>
          <w:lang w:val="ru-RU"/>
        </w:rPr>
        <w:t>августа</w:t>
      </w:r>
      <w:r w:rsidR="009A50BC">
        <w:t xml:space="preserve"> 201</w:t>
      </w:r>
      <w:r w:rsidR="00D51288">
        <w:rPr>
          <w:lang w:val="ru-RU"/>
        </w:rPr>
        <w:t>8</w:t>
      </w:r>
      <w:r w:rsidR="009A50BC">
        <w:t xml:space="preserve"> года</w:t>
      </w:r>
      <w:r w:rsidR="00690CF8">
        <w:t xml:space="preserve">, </w:t>
      </w:r>
      <w:r w:rsidR="009A50BC">
        <w:t xml:space="preserve">а также при формировании </w:t>
      </w:r>
      <w:r w:rsidR="00690CF8">
        <w:t>планов-графиков закупок</w:t>
      </w:r>
      <w:r w:rsidR="006C6FDB">
        <w:t xml:space="preserve"> </w:t>
      </w:r>
      <w:r w:rsidR="00E50454">
        <w:t>и</w:t>
      </w:r>
      <w:r w:rsidR="004D2712">
        <w:t xml:space="preserve"> плана закупок на 201</w:t>
      </w:r>
      <w:r w:rsidR="00D51288">
        <w:rPr>
          <w:lang w:val="ru-RU"/>
        </w:rPr>
        <w:t>8</w:t>
      </w:r>
      <w:r w:rsidR="004D2712">
        <w:t xml:space="preserve"> год и последующие периоды.</w:t>
      </w:r>
    </w:p>
    <w:p w:rsidR="001B0AFA" w:rsidRDefault="0089651D" w:rsidP="001B0AFA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</w:pPr>
      <w:r>
        <w:rPr>
          <w:lang w:val="ru-RU"/>
        </w:rPr>
        <w:t>4</w:t>
      </w:r>
      <w:r w:rsidR="001B0AFA">
        <w:t>. Опубликовать настоящий приказ в Единой информационной системе в сфере закупок в установленный законом срок.</w:t>
      </w:r>
    </w:p>
    <w:p w:rsidR="00761664" w:rsidRPr="00C30495" w:rsidRDefault="0089651D" w:rsidP="00C30495">
      <w:pPr>
        <w:pStyle w:val="50"/>
        <w:shd w:val="clear" w:color="auto" w:fill="auto"/>
        <w:tabs>
          <w:tab w:val="left" w:pos="0"/>
        </w:tabs>
        <w:spacing w:before="0" w:line="240" w:lineRule="auto"/>
        <w:ind w:right="-2" w:firstLine="567"/>
      </w:pPr>
      <w:r>
        <w:rPr>
          <w:lang w:val="ru-RU"/>
        </w:rPr>
        <w:t>5</w:t>
      </w:r>
      <w:r w:rsidR="001B0AFA">
        <w:t xml:space="preserve">. </w:t>
      </w:r>
      <w:r w:rsidR="00CE31E8" w:rsidRPr="004A6EDE">
        <w:t>Контроль за исполнением настоя</w:t>
      </w:r>
      <w:r w:rsidR="00167704" w:rsidRPr="004A6EDE">
        <w:t xml:space="preserve">щего приказа </w:t>
      </w:r>
      <w:r w:rsidR="00C30495">
        <w:t xml:space="preserve">возложить на начальника финансово-экономического отдела </w:t>
      </w:r>
      <w:r w:rsidR="006A3CF3">
        <w:t>Т.В. Овсянникову</w:t>
      </w:r>
      <w:r w:rsidR="00C30495">
        <w:t>.</w:t>
      </w:r>
    </w:p>
    <w:p w:rsidR="0088071B" w:rsidRDefault="0088071B" w:rsidP="00C30495">
      <w:pPr>
        <w:tabs>
          <w:tab w:val="left" w:pos="0"/>
        </w:tabs>
        <w:ind w:firstLine="567"/>
        <w:jc w:val="both"/>
        <w:rPr>
          <w:sz w:val="28"/>
        </w:rPr>
      </w:pPr>
    </w:p>
    <w:p w:rsidR="0088071B" w:rsidRDefault="0088071B" w:rsidP="00EE082B">
      <w:pPr>
        <w:jc w:val="both"/>
        <w:rPr>
          <w:sz w:val="28"/>
        </w:rPr>
      </w:pPr>
    </w:p>
    <w:p w:rsidR="00761664" w:rsidRPr="00CE31E8" w:rsidRDefault="00B27E8C" w:rsidP="00EE082B">
      <w:pPr>
        <w:jc w:val="both"/>
        <w:rPr>
          <w:sz w:val="28"/>
        </w:rPr>
      </w:pPr>
      <w:r>
        <w:rPr>
          <w:sz w:val="28"/>
        </w:rPr>
        <w:t>И.о. п</w:t>
      </w:r>
      <w:r w:rsidR="00761664" w:rsidRPr="00761664">
        <w:rPr>
          <w:sz w:val="28"/>
        </w:rPr>
        <w:t>редседател</w:t>
      </w:r>
      <w:r>
        <w:rPr>
          <w:sz w:val="28"/>
        </w:rPr>
        <w:t>я</w:t>
      </w:r>
      <w:r w:rsidR="00761664" w:rsidRPr="00761664">
        <w:rPr>
          <w:sz w:val="28"/>
        </w:rPr>
        <w:t xml:space="preserve"> Комитета</w:t>
      </w:r>
      <w:r w:rsidR="00C027E6">
        <w:rPr>
          <w:sz w:val="28"/>
        </w:rPr>
        <w:tab/>
      </w:r>
      <w:r w:rsidR="00C027E6">
        <w:rPr>
          <w:sz w:val="28"/>
        </w:rPr>
        <w:tab/>
      </w:r>
      <w:r w:rsidR="00C027E6">
        <w:rPr>
          <w:sz w:val="28"/>
        </w:rPr>
        <w:tab/>
      </w:r>
      <w:r w:rsidR="00C027E6">
        <w:rPr>
          <w:sz w:val="28"/>
        </w:rPr>
        <w:tab/>
      </w:r>
      <w:r w:rsidR="00C027E6">
        <w:rPr>
          <w:sz w:val="28"/>
        </w:rPr>
        <w:tab/>
      </w:r>
      <w:r w:rsidR="00C027E6">
        <w:rPr>
          <w:sz w:val="28"/>
        </w:rPr>
        <w:tab/>
      </w:r>
      <w:r w:rsidR="00C027E6">
        <w:rPr>
          <w:sz w:val="28"/>
        </w:rPr>
        <w:tab/>
      </w:r>
      <w:r>
        <w:rPr>
          <w:sz w:val="28"/>
        </w:rPr>
        <w:t>А.С. Зубарев</w:t>
      </w:r>
    </w:p>
    <w:sectPr w:rsidR="00761664" w:rsidRPr="00CE31E8" w:rsidSect="00595B9D">
      <w:headerReference w:type="default" r:id="rId8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CF" w:rsidRDefault="006F0ACF" w:rsidP="00595B9D">
      <w:r>
        <w:separator/>
      </w:r>
    </w:p>
  </w:endnote>
  <w:endnote w:type="continuationSeparator" w:id="0">
    <w:p w:rsidR="006F0ACF" w:rsidRDefault="006F0ACF" w:rsidP="0059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CF" w:rsidRDefault="006F0ACF" w:rsidP="00595B9D">
      <w:r>
        <w:separator/>
      </w:r>
    </w:p>
  </w:footnote>
  <w:footnote w:type="continuationSeparator" w:id="0">
    <w:p w:rsidR="006F0ACF" w:rsidRDefault="006F0ACF" w:rsidP="0059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B9D" w:rsidRPr="00E719D8" w:rsidRDefault="002B56E6">
    <w:pPr>
      <w:pStyle w:val="a8"/>
      <w:jc w:val="center"/>
      <w:rPr>
        <w:sz w:val="24"/>
        <w:szCs w:val="24"/>
      </w:rPr>
    </w:pPr>
    <w:r w:rsidRPr="00E719D8">
      <w:rPr>
        <w:sz w:val="24"/>
        <w:szCs w:val="24"/>
      </w:rPr>
      <w:fldChar w:fldCharType="begin"/>
    </w:r>
    <w:r w:rsidR="0040111A" w:rsidRPr="00E719D8">
      <w:rPr>
        <w:sz w:val="24"/>
        <w:szCs w:val="24"/>
      </w:rPr>
      <w:instrText xml:space="preserve"> PAGE   \* MERGEFORMAT </w:instrText>
    </w:r>
    <w:r w:rsidRPr="00E719D8">
      <w:rPr>
        <w:sz w:val="24"/>
        <w:szCs w:val="24"/>
      </w:rPr>
      <w:fldChar w:fldCharType="separate"/>
    </w:r>
    <w:r w:rsidR="00DC1D3A">
      <w:rPr>
        <w:noProof/>
        <w:sz w:val="24"/>
        <w:szCs w:val="24"/>
      </w:rPr>
      <w:t>2</w:t>
    </w:r>
    <w:r w:rsidRPr="00E719D8">
      <w:rPr>
        <w:noProof/>
        <w:sz w:val="24"/>
        <w:szCs w:val="24"/>
      </w:rPr>
      <w:fldChar w:fldCharType="end"/>
    </w:r>
  </w:p>
  <w:p w:rsidR="00595B9D" w:rsidRDefault="00595B9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A0E4D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810EFA"/>
    <w:multiLevelType w:val="singleLevel"/>
    <w:tmpl w:val="9D1235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A9188F"/>
    <w:multiLevelType w:val="hybridMultilevel"/>
    <w:tmpl w:val="1C3EDCD2"/>
    <w:lvl w:ilvl="0" w:tplc="EE0C07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E8603A"/>
    <w:multiLevelType w:val="singleLevel"/>
    <w:tmpl w:val="9CDAF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9ED09E9"/>
    <w:multiLevelType w:val="singleLevel"/>
    <w:tmpl w:val="E548B7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1117DA"/>
    <w:multiLevelType w:val="hybridMultilevel"/>
    <w:tmpl w:val="71C87326"/>
    <w:lvl w:ilvl="0" w:tplc="35463548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A57FC"/>
    <w:multiLevelType w:val="singleLevel"/>
    <w:tmpl w:val="72CA24C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1C010A19"/>
    <w:multiLevelType w:val="hybridMultilevel"/>
    <w:tmpl w:val="80163852"/>
    <w:lvl w:ilvl="0" w:tplc="F732C46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70E12"/>
    <w:multiLevelType w:val="hybridMultilevel"/>
    <w:tmpl w:val="FD0A107E"/>
    <w:lvl w:ilvl="0" w:tplc="303E0CA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4EEC"/>
    <w:multiLevelType w:val="singleLevel"/>
    <w:tmpl w:val="0232A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0714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147E84"/>
    <w:multiLevelType w:val="multilevel"/>
    <w:tmpl w:val="5262EC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2" w15:restartNumberingAfterBreak="0">
    <w:nsid w:val="425E45E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78030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D0634C3"/>
    <w:multiLevelType w:val="hybridMultilevel"/>
    <w:tmpl w:val="FAB0EFFA"/>
    <w:lvl w:ilvl="0" w:tplc="4C48EFC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8D6CA1"/>
    <w:multiLevelType w:val="hybridMultilevel"/>
    <w:tmpl w:val="32CAF0A0"/>
    <w:lvl w:ilvl="0" w:tplc="31DE889C">
      <w:start w:val="1"/>
      <w:numFmt w:val="decimal"/>
      <w:lvlText w:val="%1)"/>
      <w:lvlJc w:val="left"/>
      <w:pPr>
        <w:ind w:left="186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4341A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52D557D"/>
    <w:multiLevelType w:val="singleLevel"/>
    <w:tmpl w:val="B0A091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E9C52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21E6AA2"/>
    <w:multiLevelType w:val="singleLevel"/>
    <w:tmpl w:val="49D6F1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6"/>
  </w:num>
  <w:num w:numId="5">
    <w:abstractNumId w:val="9"/>
  </w:num>
  <w:num w:numId="6">
    <w:abstractNumId w:val="18"/>
  </w:num>
  <w:num w:numId="7">
    <w:abstractNumId w:val="19"/>
  </w:num>
  <w:num w:numId="8">
    <w:abstractNumId w:val="13"/>
  </w:num>
  <w:num w:numId="9">
    <w:abstractNumId w:val="17"/>
  </w:num>
  <w:num w:numId="10">
    <w:abstractNumId w:val="4"/>
  </w:num>
  <w:num w:numId="11">
    <w:abstractNumId w:val="3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4"/>
  </w:num>
  <w:num w:numId="16">
    <w:abstractNumId w:val="0"/>
  </w:num>
  <w:num w:numId="17">
    <w:abstractNumId w:val="7"/>
  </w:num>
  <w:num w:numId="18">
    <w:abstractNumId w:val="8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767"/>
    <w:rsid w:val="00003F27"/>
    <w:rsid w:val="000055DB"/>
    <w:rsid w:val="00011D2A"/>
    <w:rsid w:val="00024DC1"/>
    <w:rsid w:val="00044057"/>
    <w:rsid w:val="000463E9"/>
    <w:rsid w:val="000510DE"/>
    <w:rsid w:val="0005460A"/>
    <w:rsid w:val="00054B7F"/>
    <w:rsid w:val="00057CA1"/>
    <w:rsid w:val="00060F95"/>
    <w:rsid w:val="00063162"/>
    <w:rsid w:val="000700EE"/>
    <w:rsid w:val="00076A50"/>
    <w:rsid w:val="00083DC8"/>
    <w:rsid w:val="0008407B"/>
    <w:rsid w:val="000971F0"/>
    <w:rsid w:val="000A690B"/>
    <w:rsid w:val="000B3F91"/>
    <w:rsid w:val="000B79E1"/>
    <w:rsid w:val="000C09E8"/>
    <w:rsid w:val="000C270D"/>
    <w:rsid w:val="000C401D"/>
    <w:rsid w:val="000C5D67"/>
    <w:rsid w:val="000D29FB"/>
    <w:rsid w:val="000D7550"/>
    <w:rsid w:val="000E2B40"/>
    <w:rsid w:val="000E76CC"/>
    <w:rsid w:val="000E76F1"/>
    <w:rsid w:val="000F0E82"/>
    <w:rsid w:val="000F61CB"/>
    <w:rsid w:val="00104B79"/>
    <w:rsid w:val="00105E46"/>
    <w:rsid w:val="00105E9F"/>
    <w:rsid w:val="00107B84"/>
    <w:rsid w:val="00115E10"/>
    <w:rsid w:val="00116D84"/>
    <w:rsid w:val="0011701A"/>
    <w:rsid w:val="001208B4"/>
    <w:rsid w:val="00122192"/>
    <w:rsid w:val="00127917"/>
    <w:rsid w:val="00132B20"/>
    <w:rsid w:val="00137401"/>
    <w:rsid w:val="00137A50"/>
    <w:rsid w:val="00144A46"/>
    <w:rsid w:val="00153278"/>
    <w:rsid w:val="00153EFD"/>
    <w:rsid w:val="00154FED"/>
    <w:rsid w:val="00161850"/>
    <w:rsid w:val="00164583"/>
    <w:rsid w:val="00165436"/>
    <w:rsid w:val="00167704"/>
    <w:rsid w:val="00170C96"/>
    <w:rsid w:val="0018301F"/>
    <w:rsid w:val="0018462A"/>
    <w:rsid w:val="00190E78"/>
    <w:rsid w:val="00191824"/>
    <w:rsid w:val="0019291F"/>
    <w:rsid w:val="001A0F07"/>
    <w:rsid w:val="001A1B57"/>
    <w:rsid w:val="001B0A7C"/>
    <w:rsid w:val="001B0AFA"/>
    <w:rsid w:val="001B392E"/>
    <w:rsid w:val="001B4B19"/>
    <w:rsid w:val="001B5499"/>
    <w:rsid w:val="001B62BD"/>
    <w:rsid w:val="001B6D7C"/>
    <w:rsid w:val="001D47B7"/>
    <w:rsid w:val="001D52F3"/>
    <w:rsid w:val="001D556D"/>
    <w:rsid w:val="001E4CB8"/>
    <w:rsid w:val="001E7E32"/>
    <w:rsid w:val="001F4662"/>
    <w:rsid w:val="00206CEB"/>
    <w:rsid w:val="00207F6D"/>
    <w:rsid w:val="00211AD5"/>
    <w:rsid w:val="002128E6"/>
    <w:rsid w:val="002173CE"/>
    <w:rsid w:val="00237C6B"/>
    <w:rsid w:val="00240C55"/>
    <w:rsid w:val="0024640B"/>
    <w:rsid w:val="002523A5"/>
    <w:rsid w:val="00261AA1"/>
    <w:rsid w:val="002770F7"/>
    <w:rsid w:val="0028053A"/>
    <w:rsid w:val="002840AA"/>
    <w:rsid w:val="00287746"/>
    <w:rsid w:val="00294508"/>
    <w:rsid w:val="00296588"/>
    <w:rsid w:val="002A0EFA"/>
    <w:rsid w:val="002A1C9E"/>
    <w:rsid w:val="002A4FF9"/>
    <w:rsid w:val="002B12D2"/>
    <w:rsid w:val="002B233D"/>
    <w:rsid w:val="002B427B"/>
    <w:rsid w:val="002B48F9"/>
    <w:rsid w:val="002B56E6"/>
    <w:rsid w:val="002B795D"/>
    <w:rsid w:val="002C2E9B"/>
    <w:rsid w:val="002C44DD"/>
    <w:rsid w:val="002C507D"/>
    <w:rsid w:val="002D51A3"/>
    <w:rsid w:val="002E7BA9"/>
    <w:rsid w:val="002F5208"/>
    <w:rsid w:val="003051BF"/>
    <w:rsid w:val="0031540C"/>
    <w:rsid w:val="003164DA"/>
    <w:rsid w:val="0032221B"/>
    <w:rsid w:val="00325A06"/>
    <w:rsid w:val="003339E0"/>
    <w:rsid w:val="00334FCC"/>
    <w:rsid w:val="003372DD"/>
    <w:rsid w:val="00352630"/>
    <w:rsid w:val="00353EF1"/>
    <w:rsid w:val="00360F9B"/>
    <w:rsid w:val="00363B88"/>
    <w:rsid w:val="00373689"/>
    <w:rsid w:val="0038103F"/>
    <w:rsid w:val="003818E5"/>
    <w:rsid w:val="00384372"/>
    <w:rsid w:val="00385DD3"/>
    <w:rsid w:val="0038734C"/>
    <w:rsid w:val="003912B0"/>
    <w:rsid w:val="00392B16"/>
    <w:rsid w:val="0039494C"/>
    <w:rsid w:val="00395BF4"/>
    <w:rsid w:val="003A37A1"/>
    <w:rsid w:val="003B1C44"/>
    <w:rsid w:val="003B4617"/>
    <w:rsid w:val="003C08E2"/>
    <w:rsid w:val="003C154B"/>
    <w:rsid w:val="003C20C3"/>
    <w:rsid w:val="003C65D5"/>
    <w:rsid w:val="003C6F9F"/>
    <w:rsid w:val="003D014F"/>
    <w:rsid w:val="003F02DC"/>
    <w:rsid w:val="003F2728"/>
    <w:rsid w:val="003F5543"/>
    <w:rsid w:val="003F6C1F"/>
    <w:rsid w:val="003F72FF"/>
    <w:rsid w:val="0040111A"/>
    <w:rsid w:val="00402628"/>
    <w:rsid w:val="00412414"/>
    <w:rsid w:val="004143D1"/>
    <w:rsid w:val="00423FEA"/>
    <w:rsid w:val="00437A19"/>
    <w:rsid w:val="0044042E"/>
    <w:rsid w:val="00441EAA"/>
    <w:rsid w:val="00443C6E"/>
    <w:rsid w:val="004466A5"/>
    <w:rsid w:val="00446A3C"/>
    <w:rsid w:val="00447C69"/>
    <w:rsid w:val="00451C0F"/>
    <w:rsid w:val="004549D9"/>
    <w:rsid w:val="00456365"/>
    <w:rsid w:val="0045646E"/>
    <w:rsid w:val="00460604"/>
    <w:rsid w:val="004776A9"/>
    <w:rsid w:val="00485980"/>
    <w:rsid w:val="00495453"/>
    <w:rsid w:val="004A4DD2"/>
    <w:rsid w:val="004A5883"/>
    <w:rsid w:val="004A6024"/>
    <w:rsid w:val="004A6EDE"/>
    <w:rsid w:val="004B40A7"/>
    <w:rsid w:val="004B723A"/>
    <w:rsid w:val="004C006C"/>
    <w:rsid w:val="004C2703"/>
    <w:rsid w:val="004C5D28"/>
    <w:rsid w:val="004C756D"/>
    <w:rsid w:val="004D184E"/>
    <w:rsid w:val="004D2712"/>
    <w:rsid w:val="004D4811"/>
    <w:rsid w:val="004D4EB3"/>
    <w:rsid w:val="004E13B8"/>
    <w:rsid w:val="004E5261"/>
    <w:rsid w:val="004E5C5B"/>
    <w:rsid w:val="004E7B77"/>
    <w:rsid w:val="004F624B"/>
    <w:rsid w:val="004F6AC8"/>
    <w:rsid w:val="004F73E4"/>
    <w:rsid w:val="00502C2D"/>
    <w:rsid w:val="0050687C"/>
    <w:rsid w:val="0052150D"/>
    <w:rsid w:val="005235A4"/>
    <w:rsid w:val="005245FB"/>
    <w:rsid w:val="00525874"/>
    <w:rsid w:val="00546B20"/>
    <w:rsid w:val="00550C98"/>
    <w:rsid w:val="00554BFC"/>
    <w:rsid w:val="00564B62"/>
    <w:rsid w:val="005671AD"/>
    <w:rsid w:val="0057350B"/>
    <w:rsid w:val="005749D6"/>
    <w:rsid w:val="00576C41"/>
    <w:rsid w:val="0058484A"/>
    <w:rsid w:val="0059108D"/>
    <w:rsid w:val="00595B9D"/>
    <w:rsid w:val="005A3C16"/>
    <w:rsid w:val="005A6D0D"/>
    <w:rsid w:val="005B48DE"/>
    <w:rsid w:val="005C0B14"/>
    <w:rsid w:val="005C337F"/>
    <w:rsid w:val="005C3C78"/>
    <w:rsid w:val="005D5E55"/>
    <w:rsid w:val="005D7E05"/>
    <w:rsid w:val="005D7E1B"/>
    <w:rsid w:val="005E3369"/>
    <w:rsid w:val="005E349A"/>
    <w:rsid w:val="005E447D"/>
    <w:rsid w:val="005F4EB5"/>
    <w:rsid w:val="00601574"/>
    <w:rsid w:val="006111EA"/>
    <w:rsid w:val="00616BCA"/>
    <w:rsid w:val="00624C56"/>
    <w:rsid w:val="00635A50"/>
    <w:rsid w:val="00636AC9"/>
    <w:rsid w:val="0064099A"/>
    <w:rsid w:val="00654A06"/>
    <w:rsid w:val="00660BA8"/>
    <w:rsid w:val="0066561C"/>
    <w:rsid w:val="0068227B"/>
    <w:rsid w:val="00687AAA"/>
    <w:rsid w:val="00687B62"/>
    <w:rsid w:val="00690CF8"/>
    <w:rsid w:val="00697D63"/>
    <w:rsid w:val="006A0E9B"/>
    <w:rsid w:val="006A201B"/>
    <w:rsid w:val="006A3CF3"/>
    <w:rsid w:val="006B1610"/>
    <w:rsid w:val="006B3930"/>
    <w:rsid w:val="006B50D5"/>
    <w:rsid w:val="006B5800"/>
    <w:rsid w:val="006B78C8"/>
    <w:rsid w:val="006C67B7"/>
    <w:rsid w:val="006C6FDB"/>
    <w:rsid w:val="006C720F"/>
    <w:rsid w:val="006D1F8B"/>
    <w:rsid w:val="006D3AB4"/>
    <w:rsid w:val="006D6502"/>
    <w:rsid w:val="006F0ACF"/>
    <w:rsid w:val="006F17DD"/>
    <w:rsid w:val="006F4B7D"/>
    <w:rsid w:val="006F77F4"/>
    <w:rsid w:val="007127CE"/>
    <w:rsid w:val="007168FE"/>
    <w:rsid w:val="0071722D"/>
    <w:rsid w:val="007261B6"/>
    <w:rsid w:val="0072749A"/>
    <w:rsid w:val="00740E69"/>
    <w:rsid w:val="00743BCD"/>
    <w:rsid w:val="007449E6"/>
    <w:rsid w:val="00744DAB"/>
    <w:rsid w:val="00746097"/>
    <w:rsid w:val="00752291"/>
    <w:rsid w:val="00761664"/>
    <w:rsid w:val="00771400"/>
    <w:rsid w:val="00772199"/>
    <w:rsid w:val="00774816"/>
    <w:rsid w:val="007757A1"/>
    <w:rsid w:val="00794AC1"/>
    <w:rsid w:val="00795924"/>
    <w:rsid w:val="00796DB0"/>
    <w:rsid w:val="007B5794"/>
    <w:rsid w:val="007B6788"/>
    <w:rsid w:val="007C0B08"/>
    <w:rsid w:val="007C1369"/>
    <w:rsid w:val="007C1B0E"/>
    <w:rsid w:val="007C5695"/>
    <w:rsid w:val="007C5AF2"/>
    <w:rsid w:val="007D49CC"/>
    <w:rsid w:val="007E433C"/>
    <w:rsid w:val="007E43C7"/>
    <w:rsid w:val="007E5DFA"/>
    <w:rsid w:val="007E6C43"/>
    <w:rsid w:val="007F7A11"/>
    <w:rsid w:val="00805C41"/>
    <w:rsid w:val="00821589"/>
    <w:rsid w:val="008359FE"/>
    <w:rsid w:val="00847198"/>
    <w:rsid w:val="008543EC"/>
    <w:rsid w:val="008578D4"/>
    <w:rsid w:val="00861460"/>
    <w:rsid w:val="00863D65"/>
    <w:rsid w:val="008642E6"/>
    <w:rsid w:val="008738F4"/>
    <w:rsid w:val="0088071B"/>
    <w:rsid w:val="00882065"/>
    <w:rsid w:val="0088285C"/>
    <w:rsid w:val="008917E0"/>
    <w:rsid w:val="00892F42"/>
    <w:rsid w:val="00893924"/>
    <w:rsid w:val="00893C69"/>
    <w:rsid w:val="008960B9"/>
    <w:rsid w:val="0089651D"/>
    <w:rsid w:val="008A0204"/>
    <w:rsid w:val="008B4732"/>
    <w:rsid w:val="008B4CA7"/>
    <w:rsid w:val="008B7473"/>
    <w:rsid w:val="008C5854"/>
    <w:rsid w:val="008C6F51"/>
    <w:rsid w:val="008D04E8"/>
    <w:rsid w:val="008E2689"/>
    <w:rsid w:val="008E4AC6"/>
    <w:rsid w:val="008E4D5F"/>
    <w:rsid w:val="008E5ADB"/>
    <w:rsid w:val="008E77B5"/>
    <w:rsid w:val="008F15C9"/>
    <w:rsid w:val="008F1F1A"/>
    <w:rsid w:val="008F239A"/>
    <w:rsid w:val="008F59AA"/>
    <w:rsid w:val="009018FA"/>
    <w:rsid w:val="0091152F"/>
    <w:rsid w:val="00922881"/>
    <w:rsid w:val="0092635C"/>
    <w:rsid w:val="00926AAF"/>
    <w:rsid w:val="009568C3"/>
    <w:rsid w:val="00957FB1"/>
    <w:rsid w:val="0096145F"/>
    <w:rsid w:val="009637E1"/>
    <w:rsid w:val="00965383"/>
    <w:rsid w:val="00965DF8"/>
    <w:rsid w:val="0097052B"/>
    <w:rsid w:val="00970BCD"/>
    <w:rsid w:val="00971BBB"/>
    <w:rsid w:val="00976B38"/>
    <w:rsid w:val="0098363F"/>
    <w:rsid w:val="0098385F"/>
    <w:rsid w:val="00983BCE"/>
    <w:rsid w:val="00984382"/>
    <w:rsid w:val="009845E3"/>
    <w:rsid w:val="00993155"/>
    <w:rsid w:val="009A1C16"/>
    <w:rsid w:val="009A50BC"/>
    <w:rsid w:val="009B5E94"/>
    <w:rsid w:val="009C1A9C"/>
    <w:rsid w:val="009C6557"/>
    <w:rsid w:val="009C6853"/>
    <w:rsid w:val="009D4CA3"/>
    <w:rsid w:val="009E387E"/>
    <w:rsid w:val="009E40A2"/>
    <w:rsid w:val="009E5DE3"/>
    <w:rsid w:val="009E6E84"/>
    <w:rsid w:val="009F1577"/>
    <w:rsid w:val="00A1383E"/>
    <w:rsid w:val="00A2055D"/>
    <w:rsid w:val="00A26BDB"/>
    <w:rsid w:val="00A31AFB"/>
    <w:rsid w:val="00A46CA9"/>
    <w:rsid w:val="00A67A0C"/>
    <w:rsid w:val="00A91F8F"/>
    <w:rsid w:val="00A95AA2"/>
    <w:rsid w:val="00A95DA5"/>
    <w:rsid w:val="00A96B86"/>
    <w:rsid w:val="00A97837"/>
    <w:rsid w:val="00AA0991"/>
    <w:rsid w:val="00AA63C4"/>
    <w:rsid w:val="00AB5509"/>
    <w:rsid w:val="00AB67DB"/>
    <w:rsid w:val="00AB6A0E"/>
    <w:rsid w:val="00AC01B8"/>
    <w:rsid w:val="00AC1C3D"/>
    <w:rsid w:val="00AC33DE"/>
    <w:rsid w:val="00AD5418"/>
    <w:rsid w:val="00AD7F5B"/>
    <w:rsid w:val="00AE41D3"/>
    <w:rsid w:val="00AE5E03"/>
    <w:rsid w:val="00AF3532"/>
    <w:rsid w:val="00AF58C3"/>
    <w:rsid w:val="00B015D2"/>
    <w:rsid w:val="00B07E93"/>
    <w:rsid w:val="00B24392"/>
    <w:rsid w:val="00B27E8C"/>
    <w:rsid w:val="00B37736"/>
    <w:rsid w:val="00B4513D"/>
    <w:rsid w:val="00B57A8F"/>
    <w:rsid w:val="00B61CA8"/>
    <w:rsid w:val="00B63465"/>
    <w:rsid w:val="00B752D4"/>
    <w:rsid w:val="00B7595F"/>
    <w:rsid w:val="00B818AE"/>
    <w:rsid w:val="00B83E5F"/>
    <w:rsid w:val="00B86151"/>
    <w:rsid w:val="00B86E6B"/>
    <w:rsid w:val="00B90B46"/>
    <w:rsid w:val="00B979F9"/>
    <w:rsid w:val="00BB08FB"/>
    <w:rsid w:val="00BB381C"/>
    <w:rsid w:val="00BB7A7F"/>
    <w:rsid w:val="00BC52C6"/>
    <w:rsid w:val="00BC7285"/>
    <w:rsid w:val="00BD3AF5"/>
    <w:rsid w:val="00BD5708"/>
    <w:rsid w:val="00BD78E0"/>
    <w:rsid w:val="00BD7DD0"/>
    <w:rsid w:val="00BE0A86"/>
    <w:rsid w:val="00BE0BAC"/>
    <w:rsid w:val="00BE3D61"/>
    <w:rsid w:val="00BE4164"/>
    <w:rsid w:val="00BE565E"/>
    <w:rsid w:val="00BE627C"/>
    <w:rsid w:val="00C008DD"/>
    <w:rsid w:val="00C024C4"/>
    <w:rsid w:val="00C027E6"/>
    <w:rsid w:val="00C13269"/>
    <w:rsid w:val="00C14A14"/>
    <w:rsid w:val="00C2008F"/>
    <w:rsid w:val="00C2104B"/>
    <w:rsid w:val="00C2540A"/>
    <w:rsid w:val="00C30495"/>
    <w:rsid w:val="00C31327"/>
    <w:rsid w:val="00C44A56"/>
    <w:rsid w:val="00C53F39"/>
    <w:rsid w:val="00C54025"/>
    <w:rsid w:val="00C647EC"/>
    <w:rsid w:val="00C65EBE"/>
    <w:rsid w:val="00C7392D"/>
    <w:rsid w:val="00C77F66"/>
    <w:rsid w:val="00C80D61"/>
    <w:rsid w:val="00C946D6"/>
    <w:rsid w:val="00CA1B07"/>
    <w:rsid w:val="00CA1F2B"/>
    <w:rsid w:val="00CA7593"/>
    <w:rsid w:val="00CB094B"/>
    <w:rsid w:val="00CB0ABA"/>
    <w:rsid w:val="00CB3CC6"/>
    <w:rsid w:val="00CB4C82"/>
    <w:rsid w:val="00CB6D0A"/>
    <w:rsid w:val="00CD2842"/>
    <w:rsid w:val="00CD3944"/>
    <w:rsid w:val="00CD7892"/>
    <w:rsid w:val="00CE191C"/>
    <w:rsid w:val="00CE31E8"/>
    <w:rsid w:val="00CE369B"/>
    <w:rsid w:val="00CE6605"/>
    <w:rsid w:val="00CF019F"/>
    <w:rsid w:val="00CF1486"/>
    <w:rsid w:val="00CF434D"/>
    <w:rsid w:val="00D008B9"/>
    <w:rsid w:val="00D03F6E"/>
    <w:rsid w:val="00D116B2"/>
    <w:rsid w:val="00D13375"/>
    <w:rsid w:val="00D37A75"/>
    <w:rsid w:val="00D50E5E"/>
    <w:rsid w:val="00D51288"/>
    <w:rsid w:val="00D52603"/>
    <w:rsid w:val="00D57D3B"/>
    <w:rsid w:val="00D64015"/>
    <w:rsid w:val="00D64B1D"/>
    <w:rsid w:val="00D655B2"/>
    <w:rsid w:val="00D84F35"/>
    <w:rsid w:val="00D851E0"/>
    <w:rsid w:val="00DB1861"/>
    <w:rsid w:val="00DB208A"/>
    <w:rsid w:val="00DC0E7B"/>
    <w:rsid w:val="00DC1D3A"/>
    <w:rsid w:val="00DD4F4C"/>
    <w:rsid w:val="00DE10CB"/>
    <w:rsid w:val="00DE1F64"/>
    <w:rsid w:val="00DE3696"/>
    <w:rsid w:val="00DE7C5E"/>
    <w:rsid w:val="00DF0664"/>
    <w:rsid w:val="00E00B0D"/>
    <w:rsid w:val="00E113BD"/>
    <w:rsid w:val="00E20853"/>
    <w:rsid w:val="00E26A4E"/>
    <w:rsid w:val="00E3067B"/>
    <w:rsid w:val="00E3356B"/>
    <w:rsid w:val="00E342CE"/>
    <w:rsid w:val="00E3702E"/>
    <w:rsid w:val="00E41539"/>
    <w:rsid w:val="00E4258B"/>
    <w:rsid w:val="00E50454"/>
    <w:rsid w:val="00E510E1"/>
    <w:rsid w:val="00E51FB6"/>
    <w:rsid w:val="00E52F58"/>
    <w:rsid w:val="00E55AA2"/>
    <w:rsid w:val="00E55DB9"/>
    <w:rsid w:val="00E65A6A"/>
    <w:rsid w:val="00E719D8"/>
    <w:rsid w:val="00E779D8"/>
    <w:rsid w:val="00E81DE2"/>
    <w:rsid w:val="00E87821"/>
    <w:rsid w:val="00E918C0"/>
    <w:rsid w:val="00E92A86"/>
    <w:rsid w:val="00E92DC1"/>
    <w:rsid w:val="00EA3767"/>
    <w:rsid w:val="00EB35DC"/>
    <w:rsid w:val="00EB4525"/>
    <w:rsid w:val="00EB5B76"/>
    <w:rsid w:val="00EC25C9"/>
    <w:rsid w:val="00EC4BC8"/>
    <w:rsid w:val="00EC63CC"/>
    <w:rsid w:val="00EC73AA"/>
    <w:rsid w:val="00ED0CAD"/>
    <w:rsid w:val="00ED418A"/>
    <w:rsid w:val="00ED42BB"/>
    <w:rsid w:val="00ED64B6"/>
    <w:rsid w:val="00EE082B"/>
    <w:rsid w:val="00EE7040"/>
    <w:rsid w:val="00EF444C"/>
    <w:rsid w:val="00EF4BAA"/>
    <w:rsid w:val="00F05B7A"/>
    <w:rsid w:val="00F1058D"/>
    <w:rsid w:val="00F16CBB"/>
    <w:rsid w:val="00F17CE9"/>
    <w:rsid w:val="00F31CA9"/>
    <w:rsid w:val="00F36948"/>
    <w:rsid w:val="00F45714"/>
    <w:rsid w:val="00F46828"/>
    <w:rsid w:val="00F565B2"/>
    <w:rsid w:val="00F567C2"/>
    <w:rsid w:val="00F62599"/>
    <w:rsid w:val="00F737BA"/>
    <w:rsid w:val="00F75186"/>
    <w:rsid w:val="00F8309E"/>
    <w:rsid w:val="00F842DE"/>
    <w:rsid w:val="00F85222"/>
    <w:rsid w:val="00F854EC"/>
    <w:rsid w:val="00FA628F"/>
    <w:rsid w:val="00FC5D74"/>
    <w:rsid w:val="00FC627A"/>
    <w:rsid w:val="00FE0446"/>
    <w:rsid w:val="00FE0482"/>
    <w:rsid w:val="00FE2089"/>
    <w:rsid w:val="00FE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3107C1CF"/>
  <w15:chartTrackingRefBased/>
  <w15:docId w15:val="{2FC0C999-37AF-4825-B484-120128EE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8AE"/>
  </w:style>
  <w:style w:type="paragraph" w:styleId="1">
    <w:name w:val="heading 1"/>
    <w:basedOn w:val="a"/>
    <w:next w:val="a"/>
    <w:link w:val="10"/>
    <w:uiPriority w:val="9"/>
    <w:qFormat/>
    <w:rsid w:val="00C80D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B818AE"/>
    <w:pPr>
      <w:keepNext/>
      <w:tabs>
        <w:tab w:val="left" w:pos="6379"/>
      </w:tabs>
      <w:jc w:val="center"/>
      <w:outlineLvl w:val="1"/>
    </w:pPr>
    <w:rPr>
      <w:b/>
      <w:i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166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F737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B818AE"/>
    <w:pPr>
      <w:tabs>
        <w:tab w:val="left" w:pos="6379"/>
      </w:tabs>
      <w:jc w:val="both"/>
    </w:pPr>
    <w:rPr>
      <w:sz w:val="28"/>
    </w:rPr>
  </w:style>
  <w:style w:type="paragraph" w:styleId="20">
    <w:name w:val="Body Text 2"/>
    <w:basedOn w:val="a"/>
    <w:rsid w:val="00B818AE"/>
    <w:pPr>
      <w:jc w:val="center"/>
    </w:pPr>
    <w:rPr>
      <w:b/>
      <w:i/>
      <w:sz w:val="28"/>
    </w:rPr>
  </w:style>
  <w:style w:type="paragraph" w:styleId="a3">
    <w:name w:val="Body Text Indent"/>
    <w:basedOn w:val="a"/>
    <w:rsid w:val="00893C69"/>
    <w:pPr>
      <w:spacing w:after="120"/>
      <w:ind w:left="283"/>
    </w:pPr>
  </w:style>
  <w:style w:type="paragraph" w:styleId="a4">
    <w:name w:val="Body Text"/>
    <w:basedOn w:val="a"/>
    <w:link w:val="a5"/>
    <w:rsid w:val="00893C69"/>
    <w:pPr>
      <w:spacing w:after="120"/>
    </w:pPr>
  </w:style>
  <w:style w:type="paragraph" w:styleId="a6">
    <w:name w:val="Plain Text"/>
    <w:basedOn w:val="a"/>
    <w:rsid w:val="00893C69"/>
    <w:pPr>
      <w:autoSpaceDE w:val="0"/>
      <w:autoSpaceDN w:val="0"/>
    </w:pPr>
    <w:rPr>
      <w:rFonts w:ascii="Courier New" w:hAnsi="Courier New" w:cs="Courier New"/>
    </w:rPr>
  </w:style>
  <w:style w:type="paragraph" w:customStyle="1" w:styleId="11">
    <w:name w:val="Знак1 Знак Знак Знак Знак Знак Знак Знак Знак"/>
    <w:basedOn w:val="a"/>
    <w:rsid w:val="003F5543"/>
    <w:pPr>
      <w:spacing w:after="160" w:line="240" w:lineRule="exact"/>
    </w:pPr>
    <w:rPr>
      <w:rFonts w:eastAsia="Calibri"/>
      <w:lang w:eastAsia="zh-CN"/>
    </w:rPr>
  </w:style>
  <w:style w:type="character" w:styleId="a7">
    <w:name w:val="Hyperlink"/>
    <w:rsid w:val="00190E78"/>
    <w:rPr>
      <w:color w:val="0000FF"/>
      <w:u w:val="single"/>
    </w:rPr>
  </w:style>
  <w:style w:type="paragraph" w:customStyle="1" w:styleId="12">
    <w:name w:val="Знак1 Знак Знак Знак Знак Знак Знак Знак Знак Знак Знак Знак"/>
    <w:basedOn w:val="a"/>
    <w:rsid w:val="00190E78"/>
    <w:pPr>
      <w:spacing w:after="160" w:line="240" w:lineRule="exact"/>
    </w:pPr>
    <w:rPr>
      <w:rFonts w:eastAsia="Calibri"/>
      <w:lang w:eastAsia="zh-CN"/>
    </w:rPr>
  </w:style>
  <w:style w:type="paragraph" w:styleId="a8">
    <w:name w:val="header"/>
    <w:basedOn w:val="a"/>
    <w:link w:val="a9"/>
    <w:uiPriority w:val="99"/>
    <w:unhideWhenUsed/>
    <w:rsid w:val="00595B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5B9D"/>
  </w:style>
  <w:style w:type="paragraph" w:styleId="aa">
    <w:name w:val="footer"/>
    <w:basedOn w:val="a"/>
    <w:link w:val="ab"/>
    <w:uiPriority w:val="99"/>
    <w:unhideWhenUsed/>
    <w:rsid w:val="00595B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5B9D"/>
  </w:style>
  <w:style w:type="character" w:customStyle="1" w:styleId="70">
    <w:name w:val="Заголовок 7 Знак"/>
    <w:link w:val="7"/>
    <w:uiPriority w:val="9"/>
    <w:semiHidden/>
    <w:rsid w:val="00761664"/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D5E55"/>
  </w:style>
  <w:style w:type="paragraph" w:customStyle="1" w:styleId="ConsPlusNormal">
    <w:name w:val="ConsPlusNormal"/>
    <w:rsid w:val="008E77B5"/>
    <w:pPr>
      <w:autoSpaceDE w:val="0"/>
      <w:autoSpaceDN w:val="0"/>
      <w:adjustRightInd w:val="0"/>
    </w:pPr>
    <w:rPr>
      <w:b/>
      <w:bCs/>
      <w:i/>
      <w:i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38734C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38734C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uiPriority w:val="99"/>
    <w:rsid w:val="00044057"/>
    <w:rPr>
      <w:sz w:val="28"/>
      <w:szCs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rsid w:val="00044057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44057"/>
    <w:pPr>
      <w:widowControl w:val="0"/>
      <w:shd w:val="clear" w:color="auto" w:fill="FFFFFF"/>
      <w:spacing w:before="600" w:line="302" w:lineRule="exact"/>
      <w:jc w:val="both"/>
    </w:pPr>
    <w:rPr>
      <w:sz w:val="28"/>
      <w:szCs w:val="28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rsid w:val="00044057"/>
    <w:pPr>
      <w:widowControl w:val="0"/>
      <w:shd w:val="clear" w:color="auto" w:fill="FFFFFF"/>
      <w:spacing w:before="600" w:line="240" w:lineRule="atLeast"/>
      <w:jc w:val="right"/>
    </w:pPr>
    <w:rPr>
      <w:sz w:val="12"/>
      <w:szCs w:val="12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80D61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Imushestvo\kumi_p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kumi_post.dot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Administratia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Реестр</dc:creator>
  <cp:keywords/>
  <cp:lastModifiedBy>User</cp:lastModifiedBy>
  <cp:revision>2</cp:revision>
  <cp:lastPrinted>2016-12-28T05:30:00Z</cp:lastPrinted>
  <dcterms:created xsi:type="dcterms:W3CDTF">2018-12-26T05:03:00Z</dcterms:created>
  <dcterms:modified xsi:type="dcterms:W3CDTF">2018-12-26T05:03:00Z</dcterms:modified>
</cp:coreProperties>
</file>